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8F" w:rsidRDefault="00C94F8F" w:rsidP="004D30B1">
      <w:pPr>
        <w:widowControl/>
        <w:spacing w:line="500" w:lineRule="exact"/>
        <w:jc w:val="left"/>
        <w:rPr>
          <w:rFonts w:ascii="黑体" w:eastAsia="黑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6"/>
          <w:szCs w:val="36"/>
        </w:rPr>
        <w:t>湖南省教育科学研究工作者协会</w:t>
      </w:r>
      <w:r w:rsidRPr="004D30B1">
        <w:rPr>
          <w:rFonts w:ascii="黑体" w:eastAsia="黑体" w:hAnsi="宋体" w:cs="宋体" w:hint="eastAsia"/>
          <w:kern w:val="0"/>
          <w:sz w:val="36"/>
          <w:szCs w:val="36"/>
        </w:rPr>
        <w:t>课题结题各市州科研管理部门负责人名单</w:t>
      </w:r>
    </w:p>
    <w:p w:rsidR="00C94F8F" w:rsidRPr="004D30B1" w:rsidRDefault="00C94F8F" w:rsidP="008C2386">
      <w:pPr>
        <w:widowControl/>
        <w:spacing w:line="500" w:lineRule="exact"/>
        <w:ind w:firstLineChars="400" w:firstLine="31680"/>
        <w:jc w:val="left"/>
        <w:rPr>
          <w:rFonts w:ascii="宋体" w:cs="宋体"/>
          <w:kern w:val="0"/>
          <w:sz w:val="32"/>
          <w:szCs w:val="32"/>
        </w:rPr>
      </w:pPr>
      <w:r w:rsidRPr="004D30B1">
        <w:rPr>
          <w:rFonts w:ascii="宋体" w:hAnsi="宋体" w:cs="宋体" w:hint="eastAsia"/>
          <w:kern w:val="0"/>
          <w:sz w:val="32"/>
          <w:szCs w:val="32"/>
        </w:rPr>
        <w:t>（注意</w:t>
      </w:r>
      <w:r>
        <w:rPr>
          <w:rFonts w:ascii="宋体" w:hAnsi="宋体" w:cs="宋体" w:hint="eastAsia"/>
          <w:kern w:val="0"/>
          <w:sz w:val="32"/>
          <w:szCs w:val="32"/>
        </w:rPr>
        <w:t>：高职高专由各学校科研处负责</w:t>
      </w:r>
      <w:r w:rsidRPr="004D30B1">
        <w:rPr>
          <w:rFonts w:ascii="宋体" w:hAnsi="宋体" w:cs="宋体" w:hint="eastAsia"/>
          <w:kern w:val="0"/>
          <w:sz w:val="32"/>
          <w:szCs w:val="32"/>
        </w:rPr>
        <w:t>）</w:t>
      </w:r>
      <w:r>
        <w:rPr>
          <w:rFonts w:ascii="黑体" w:eastAsia="黑体" w:hAnsi="宋体" w:cs="宋体"/>
          <w:kern w:val="0"/>
          <w:sz w:val="36"/>
          <w:szCs w:val="36"/>
        </w:rPr>
        <w:t xml:space="preserve">             </w:t>
      </w:r>
    </w:p>
    <w:p w:rsidR="00C94F8F" w:rsidRDefault="00C94F8F" w:rsidP="008C2386">
      <w:pPr>
        <w:widowControl/>
        <w:spacing w:line="500" w:lineRule="exact"/>
        <w:ind w:firstLineChars="100" w:firstLine="3168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长沙市教科院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刘正华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840379762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13787312406 </w:t>
      </w:r>
    </w:p>
    <w:p w:rsidR="00C94F8F" w:rsidRDefault="00C94F8F" w:rsidP="008C2386">
      <w:pPr>
        <w:widowControl/>
        <w:spacing w:line="500" w:lineRule="exact"/>
        <w:ind w:firstLineChars="100" w:firstLine="3168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、株洲市教科院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黄怀清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525207108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13873389773</w:t>
      </w:r>
    </w:p>
    <w:p w:rsidR="00C94F8F" w:rsidRDefault="00C94F8F" w:rsidP="008C2386">
      <w:pPr>
        <w:widowControl/>
        <w:spacing w:line="500" w:lineRule="exact"/>
        <w:ind w:firstLineChars="100" w:firstLine="3168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、湘潭市教科院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罗大红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381698701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15080764656</w:t>
      </w:r>
    </w:p>
    <w:p w:rsidR="00C94F8F" w:rsidRDefault="00C94F8F" w:rsidP="008C2386">
      <w:pPr>
        <w:widowControl/>
        <w:spacing w:line="500" w:lineRule="exact"/>
        <w:ind w:firstLineChars="100" w:firstLine="3168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4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、岳阳市教科院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严雪梅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815989212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13575086818</w:t>
      </w:r>
    </w:p>
    <w:p w:rsidR="00C94F8F" w:rsidRDefault="00C94F8F" w:rsidP="008C2386">
      <w:pPr>
        <w:widowControl/>
        <w:spacing w:line="500" w:lineRule="exact"/>
        <w:ind w:firstLineChars="100" w:firstLine="3168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5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、衡阳市教科院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曾红斌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2458734001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13875650268</w:t>
      </w:r>
    </w:p>
    <w:p w:rsidR="00C94F8F" w:rsidRDefault="00C94F8F" w:rsidP="008C2386">
      <w:pPr>
        <w:widowControl/>
        <w:spacing w:line="500" w:lineRule="exact"/>
        <w:ind w:firstLineChars="100" w:firstLine="3168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、常德市教科院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肖焕之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113276055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13973613768</w:t>
      </w:r>
    </w:p>
    <w:p w:rsidR="00C94F8F" w:rsidRDefault="00C94F8F" w:rsidP="008C2386">
      <w:pPr>
        <w:widowControl/>
        <w:spacing w:line="500" w:lineRule="exact"/>
        <w:ind w:firstLineChars="100" w:firstLine="3168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7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、娄底市教科所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王献忠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1984550991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13875401126</w:t>
      </w:r>
    </w:p>
    <w:p w:rsidR="00C94F8F" w:rsidRDefault="00C94F8F" w:rsidP="008C2386">
      <w:pPr>
        <w:widowControl/>
        <w:spacing w:line="500" w:lineRule="exact"/>
        <w:ind w:firstLineChars="98" w:firstLine="3168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8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、湘西州教科院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傲红艳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1061751958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15974338999</w:t>
      </w:r>
    </w:p>
    <w:p w:rsidR="00C94F8F" w:rsidRDefault="00C94F8F" w:rsidP="008C2386">
      <w:pPr>
        <w:widowControl/>
        <w:spacing w:line="500" w:lineRule="exact"/>
        <w:ind w:firstLineChars="100" w:firstLine="3168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、邵阳市教科所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赵建军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609335857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ab/>
        <w:t xml:space="preserve">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13873957971</w:t>
      </w:r>
    </w:p>
    <w:p w:rsidR="00C94F8F" w:rsidRDefault="00C94F8F" w:rsidP="00A8736F">
      <w:pPr>
        <w:widowControl/>
        <w:spacing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10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、永州市教科院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杨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军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365896775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18075776912</w:t>
      </w:r>
    </w:p>
    <w:p w:rsidR="00C94F8F" w:rsidRDefault="00C94F8F" w:rsidP="00A8736F">
      <w:pPr>
        <w:widowControl/>
        <w:spacing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11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、怀化市教科院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刘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勇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466042112 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13974542885</w:t>
      </w:r>
    </w:p>
    <w:p w:rsidR="00C94F8F" w:rsidRDefault="00C94F8F" w:rsidP="00A8736F">
      <w:pPr>
        <w:widowControl/>
        <w:spacing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12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、郴州市教科院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陈远杨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1025536178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13807358845</w:t>
      </w:r>
    </w:p>
    <w:p w:rsidR="00C94F8F" w:rsidRDefault="00C94F8F" w:rsidP="00A8736F">
      <w:pPr>
        <w:widowControl/>
        <w:spacing w:line="500" w:lineRule="exact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13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、益阳市教科所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左建高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317361080 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13549729619</w:t>
      </w:r>
    </w:p>
    <w:p w:rsidR="00C94F8F" w:rsidRDefault="00C94F8F" w:rsidP="008C2386">
      <w:pPr>
        <w:widowControl/>
        <w:spacing w:line="500" w:lineRule="exact"/>
        <w:ind w:left="31680" w:hangingChars="196" w:firstLine="3168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t>14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、张家界教科所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涂圣明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QQ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号：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849349667 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电话</w:t>
      </w:r>
      <w:r>
        <w:rPr>
          <w:rFonts w:ascii="仿宋_GB2312" w:eastAsia="仿宋_GB2312" w:hAnsi="宋体" w:cs="宋体"/>
          <w:b/>
          <w:kern w:val="0"/>
          <w:sz w:val="28"/>
          <w:szCs w:val="28"/>
        </w:rPr>
        <w:t>:18674432989</w:t>
      </w:r>
    </w:p>
    <w:p w:rsidR="00C94F8F" w:rsidRDefault="00C94F8F"/>
    <w:sectPr w:rsidR="00C94F8F" w:rsidSect="004D30B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F8F" w:rsidRDefault="00C94F8F" w:rsidP="00A8736F">
      <w:r>
        <w:separator/>
      </w:r>
    </w:p>
  </w:endnote>
  <w:endnote w:type="continuationSeparator" w:id="0">
    <w:p w:rsidR="00C94F8F" w:rsidRDefault="00C94F8F" w:rsidP="00A87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F8F" w:rsidRDefault="00C94F8F" w:rsidP="00A8736F">
      <w:r>
        <w:separator/>
      </w:r>
    </w:p>
  </w:footnote>
  <w:footnote w:type="continuationSeparator" w:id="0">
    <w:p w:rsidR="00C94F8F" w:rsidRDefault="00C94F8F" w:rsidP="00A873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736F"/>
    <w:rsid w:val="000071D4"/>
    <w:rsid w:val="0019102A"/>
    <w:rsid w:val="001D22D8"/>
    <w:rsid w:val="003372CC"/>
    <w:rsid w:val="00453AF4"/>
    <w:rsid w:val="004D30B1"/>
    <w:rsid w:val="00554DFD"/>
    <w:rsid w:val="00690157"/>
    <w:rsid w:val="007C3083"/>
    <w:rsid w:val="008C2386"/>
    <w:rsid w:val="008E6B8D"/>
    <w:rsid w:val="00A6265E"/>
    <w:rsid w:val="00A8736F"/>
    <w:rsid w:val="00AB0470"/>
    <w:rsid w:val="00AC6095"/>
    <w:rsid w:val="00B36E2A"/>
    <w:rsid w:val="00B8784A"/>
    <w:rsid w:val="00C94F8F"/>
    <w:rsid w:val="00D84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36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873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736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8736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736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7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109</Words>
  <Characters>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5</cp:revision>
  <dcterms:created xsi:type="dcterms:W3CDTF">2018-05-25T03:09:00Z</dcterms:created>
  <dcterms:modified xsi:type="dcterms:W3CDTF">2019-03-28T13:10:00Z</dcterms:modified>
</cp:coreProperties>
</file>